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F4151" w14:textId="77777777" w:rsidR="00A37142" w:rsidRDefault="00A37142" w:rsidP="00A3714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Henry WILLYAMSON</w:t>
      </w:r>
      <w:r>
        <w:rPr>
          <w:rFonts w:eastAsia="Times New Roman" w:cs="Times New Roman"/>
          <w:szCs w:val="24"/>
        </w:rPr>
        <w:t xml:space="preserve">        (fl.1485)</w:t>
      </w:r>
    </w:p>
    <w:p w14:paraId="16099D57" w14:textId="77777777" w:rsidR="00A37142" w:rsidRDefault="00A37142" w:rsidP="00A3714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 Grocer.</w:t>
      </w:r>
    </w:p>
    <w:p w14:paraId="09E5CF14" w14:textId="77777777" w:rsidR="00A37142" w:rsidRDefault="00A37142" w:rsidP="00A37142">
      <w:pPr>
        <w:pStyle w:val="NoSpacing"/>
        <w:rPr>
          <w:rFonts w:eastAsia="Times New Roman" w:cs="Times New Roman"/>
          <w:szCs w:val="24"/>
        </w:rPr>
      </w:pPr>
    </w:p>
    <w:p w14:paraId="5045D5C8" w14:textId="77777777" w:rsidR="00A37142" w:rsidRDefault="00A37142" w:rsidP="00A37142">
      <w:pPr>
        <w:pStyle w:val="NoSpacing"/>
        <w:rPr>
          <w:rFonts w:eastAsia="Times New Roman" w:cs="Times New Roman"/>
          <w:szCs w:val="24"/>
        </w:rPr>
      </w:pPr>
    </w:p>
    <w:p w14:paraId="2227373E" w14:textId="77777777" w:rsidR="00A37142" w:rsidRDefault="00A37142" w:rsidP="00A3714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Jan.1485</w:t>
      </w:r>
      <w:r>
        <w:rPr>
          <w:rFonts w:eastAsia="Times New Roman" w:cs="Times New Roman"/>
          <w:szCs w:val="24"/>
        </w:rPr>
        <w:tab/>
        <w:t xml:space="preserve">John </w:t>
      </w:r>
      <w:proofErr w:type="spellStart"/>
      <w:r>
        <w:rPr>
          <w:rFonts w:eastAsia="Times New Roman" w:cs="Times New Roman"/>
          <w:szCs w:val="24"/>
        </w:rPr>
        <w:t>Waren</w:t>
      </w:r>
      <w:proofErr w:type="spellEnd"/>
      <w:r>
        <w:rPr>
          <w:rFonts w:eastAsia="Times New Roman" w:cs="Times New Roman"/>
          <w:szCs w:val="24"/>
        </w:rPr>
        <w:t xml:space="preserve"> of London, fuller(q.v.), made him a joint overseer of his Will.</w:t>
      </w:r>
    </w:p>
    <w:p w14:paraId="557F1A57" w14:textId="77777777" w:rsidR="00A37142" w:rsidRDefault="00A37142" w:rsidP="00A37142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</w:t>
      </w:r>
    </w:p>
    <w:p w14:paraId="08226D20" w14:textId="77777777" w:rsidR="00A37142" w:rsidRDefault="00A37142" w:rsidP="00A37142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pp.457-8)</w:t>
      </w:r>
    </w:p>
    <w:p w14:paraId="2BC11F38" w14:textId="77777777" w:rsidR="00A37142" w:rsidRDefault="00A37142" w:rsidP="00A37142">
      <w:pPr>
        <w:pStyle w:val="NoSpacing"/>
        <w:rPr>
          <w:rFonts w:eastAsia="Times New Roman" w:cs="Times New Roman"/>
          <w:szCs w:val="24"/>
        </w:rPr>
      </w:pPr>
    </w:p>
    <w:p w14:paraId="2AD782D5" w14:textId="77777777" w:rsidR="00A37142" w:rsidRDefault="00A37142" w:rsidP="00A37142">
      <w:pPr>
        <w:pStyle w:val="NoSpacing"/>
        <w:rPr>
          <w:rFonts w:eastAsia="Times New Roman" w:cs="Times New Roman"/>
          <w:szCs w:val="24"/>
        </w:rPr>
      </w:pPr>
    </w:p>
    <w:p w14:paraId="6856972D" w14:textId="28C2F6E7" w:rsidR="00BA00AB" w:rsidRPr="00EB3209" w:rsidRDefault="00A37142" w:rsidP="00A37142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9 December 2022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FD282" w14:textId="77777777" w:rsidR="00A37142" w:rsidRDefault="00A37142" w:rsidP="009139A6">
      <w:r>
        <w:separator/>
      </w:r>
    </w:p>
  </w:endnote>
  <w:endnote w:type="continuationSeparator" w:id="0">
    <w:p w14:paraId="02656E72" w14:textId="77777777" w:rsidR="00A37142" w:rsidRDefault="00A371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9F1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957B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73C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285FE" w14:textId="77777777" w:rsidR="00A37142" w:rsidRDefault="00A37142" w:rsidP="009139A6">
      <w:r>
        <w:separator/>
      </w:r>
    </w:p>
  </w:footnote>
  <w:footnote w:type="continuationSeparator" w:id="0">
    <w:p w14:paraId="4F15401E" w14:textId="77777777" w:rsidR="00A37142" w:rsidRDefault="00A371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965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AA0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5A8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142"/>
    <w:rsid w:val="000666E0"/>
    <w:rsid w:val="002510B7"/>
    <w:rsid w:val="005C130B"/>
    <w:rsid w:val="00826F5C"/>
    <w:rsid w:val="009139A6"/>
    <w:rsid w:val="009448BB"/>
    <w:rsid w:val="00947624"/>
    <w:rsid w:val="00A3176C"/>
    <w:rsid w:val="00A37142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7AA90"/>
  <w15:chartTrackingRefBased/>
  <w15:docId w15:val="{70D51C30-B4C0-45BF-AEB8-886903FC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2022-12-09T16:09:00Z</dcterms:created>
  <dcterms:modified xsi:type="dcterms:W3CDTF">2022-12-09T16:10:00Z</dcterms:modified>
</cp:coreProperties>
</file>